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Cs w:val="32"/>
          <w:highlight w:val="none"/>
          <w:lang w:val="en-US" w:eastAsia="zh-CN"/>
        </w:rPr>
        <w:t>附件5</w:t>
      </w:r>
    </w:p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strike w:val="0"/>
          <w:dstrike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潍坊市各县市区（开发区）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strike w:val="0"/>
          <w:dstrike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职称评审</w:t>
      </w:r>
    </w:p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highlight w:val="none"/>
          <w:shd w:val="clear" w:color="auto" w:fill="FFFFFF"/>
          <w:lang w:val="en-US" w:eastAsia="zh-CN"/>
        </w:rPr>
        <w:t>工作负责科室及联系方式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684"/>
        <w:gridCol w:w="2124"/>
        <w:gridCol w:w="2404"/>
        <w:gridCol w:w="1132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</w:rPr>
              <w:t>县市区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</w:rPr>
              <w:t>负责科室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</w:rPr>
              <w:t>地址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</w:rPr>
              <w:t>邮编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奎文区人社局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人才开发办公室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潍坊市奎文区政府6号楼6213室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261041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6026855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潍城区人社局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人才开发和专业技术科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职业能力建设科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潍坊市潍城区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政务服务中心336室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261057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5278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坊子区人社局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人才开发科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潍坊市坊子区凤凰大街75号坊子区政府综合办公大楼北楼408室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261200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76</w:t>
            </w: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23978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寒亭区人社局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人才工作科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潍坊市寒亭区金融大厦B座16楼1611室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261100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3073325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青州市人社局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专业技术人员管理科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潍坊市青州市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夏辛街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1177号东城大厦1809室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262500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  <w:t>8015329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6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诸城市人社局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人才和人力资源服务科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潍坊市诸城市东关大街25号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262200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6112706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寿光市人社局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人才开发科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潍坊市寿光市商务小区2号楼16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262700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52</w:t>
            </w: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72542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安丘市人社局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事业单位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人员管理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办公室（专业技术人员管理工作）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潍坊市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安丘市北区建设路57号办公大楼311室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262100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5276528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高密市人社局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职业能力建设科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  <w:t>潍坊市高密市市民之家7号楼6楼6</w:t>
            </w:r>
            <w:r>
              <w:rPr>
                <w:rFonts w:hint="eastAsia" w:ascii="仿宋_GB2312" w:hAnsi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  <w:t>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261500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263018</w:t>
            </w: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昌邑市人社局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人才工作办公室</w:t>
            </w:r>
          </w:p>
        </w:tc>
        <w:tc>
          <w:tcPr>
            <w:tcW w:w="240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潍坊市昌邑市新昌路309号5楼508室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261300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  <w:t>6702871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临朐县人社局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人才管理科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潍坊市临朐县新华路4725号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楼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707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262600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670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昌乐县人社局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人才服务科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潍坊市昌乐县城关商务社区1号楼10楼1068室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262499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8018168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高新区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人力资源部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人事科</w:t>
            </w:r>
          </w:p>
        </w:tc>
        <w:tc>
          <w:tcPr>
            <w:tcW w:w="2404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潍坊高新区政务服务中心1楼西区</w:t>
            </w:r>
            <w:r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" w:eastAsia="zh-CN" w:bidi="ar-SA"/>
              </w:rPr>
              <w:t>28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号窗口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261071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8191311-8111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滨海区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党群工作部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人事科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潍坊市滨海经济技术开发区未来大厦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261108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  <w:t>52701375270138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综合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保税区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企业服务局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综合保障科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潍坊市综合保税区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创新创业中心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261205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6709711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峡山区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人力资源部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干部人事编制科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潍坊市峡山生态经济开发区管委会20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261325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5279306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6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经济区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党群工作部</w:t>
            </w:r>
          </w:p>
        </w:tc>
        <w:tc>
          <w:tcPr>
            <w:tcW w:w="21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人事科</w:t>
            </w:r>
          </w:p>
        </w:tc>
        <w:tc>
          <w:tcPr>
            <w:tcW w:w="24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潍坊经济开发区管委会1002室</w:t>
            </w:r>
          </w:p>
        </w:tc>
        <w:tc>
          <w:tcPr>
            <w:tcW w:w="113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261057</w:t>
            </w:r>
          </w:p>
        </w:tc>
        <w:tc>
          <w:tcPr>
            <w:tcW w:w="9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eastAsia="zh-CN"/>
              </w:rPr>
              <w:t>3076063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仿宋_GB2312" w:hAnsi="仿宋_GB2312" w:cs="仿宋_GB2312"/>
          <w:i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049" w:gutter="0"/>
      <w:pgNumType w:fmt="decimal" w:start="36"/>
      <w:cols w:space="720" w:num="1"/>
      <w:rtlGutter w:val="0"/>
      <w:docGrid w:type="linesAndChars" w:linePitch="590" w:charSpace="12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EFF" w:usb1="4000785B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5B7124-6EC3-4E61-BA44-382D699953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28A699A-FE24-481A-9246-48875C9AA070}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3009AD1-9D14-47D9-97CF-6A9F512BDBA5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A7445CE7-6A3C-4D06-B838-8054EB7579C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spacing w:line="473" w:lineRule="auto"/>
      <w:ind w:right="308" w:rightChars="100"/>
      <w:rPr>
        <w:rFonts w:hint="eastAsia" w:ascii="楷体_GB2312" w:eastAsia="楷体_GB2312"/>
        <w:sz w:val="28"/>
      </w:rPr>
    </w:pPr>
    <w:r>
      <w:rPr>
        <w:sz w:val="28"/>
      </w:rP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="仿宋_GB2312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—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6085"/>
        <w:tab w:val="clear" w:pos="4153"/>
      </w:tabs>
      <w:spacing w:line="473" w:lineRule="auto"/>
      <w:ind w:left="308" w:leftChars="100"/>
      <w:rPr>
        <w:rStyle w:val="12"/>
        <w:rFonts w:hint="eastAsia" w:ascii="宋体" w:hAnsi="宋体" w:eastAsia="宋体"/>
        <w:position w:val="-28"/>
        <w:sz w:val="28"/>
      </w:rPr>
    </w:pPr>
    <w:r>
      <w:rPr>
        <w:sz w:val="28"/>
      </w:rPr>
      <w:pict>
        <v:shape id="_x0000_s2050" o:spid="_x0000_s2050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 xml:space="preserve">—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 xml:space="preserve"> —</w:t>
                </w:r>
              </w:p>
            </w:txbxContent>
          </v:textbox>
        </v:shape>
      </w:pict>
    </w:r>
    <w:r>
      <w:rPr>
        <w:rStyle w:val="12"/>
        <w:rFonts w:hint="eastAsia" w:ascii="宋体" w:hAnsi="宋体" w:eastAsia="宋体"/>
        <w:position w:val="-28"/>
        <w:sz w:val="28"/>
        <w:lang w:eastAsia="zh-CN"/>
      </w:rPr>
      <w:tab/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 w:tentative="0">
      <w:start w:val="1"/>
      <w:numFmt w:val="chineseCountingThousand"/>
      <w:pStyle w:val="15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evenAndOddHeaders w:val="1"/>
  <w:drawingGridHorizontalSpacing w:val="30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iDocStyle" w:val="2"/>
  </w:docVars>
  <w:rsids>
    <w:rsidRoot w:val="64DA5194"/>
    <w:rsid w:val="00743388"/>
    <w:rsid w:val="00AC4243"/>
    <w:rsid w:val="00C213CA"/>
    <w:rsid w:val="00C6248C"/>
    <w:rsid w:val="010272F8"/>
    <w:rsid w:val="01237E2F"/>
    <w:rsid w:val="01520CB9"/>
    <w:rsid w:val="01593EC7"/>
    <w:rsid w:val="018C094D"/>
    <w:rsid w:val="01F60836"/>
    <w:rsid w:val="01F76A7D"/>
    <w:rsid w:val="03216284"/>
    <w:rsid w:val="03632AA8"/>
    <w:rsid w:val="036A709F"/>
    <w:rsid w:val="03891FBF"/>
    <w:rsid w:val="0395216D"/>
    <w:rsid w:val="04717814"/>
    <w:rsid w:val="051912AC"/>
    <w:rsid w:val="055D2DDD"/>
    <w:rsid w:val="055F3749"/>
    <w:rsid w:val="05773680"/>
    <w:rsid w:val="07020F0F"/>
    <w:rsid w:val="07980C76"/>
    <w:rsid w:val="08115849"/>
    <w:rsid w:val="08934B1E"/>
    <w:rsid w:val="089559CA"/>
    <w:rsid w:val="0999523A"/>
    <w:rsid w:val="0A596A08"/>
    <w:rsid w:val="0AFF2119"/>
    <w:rsid w:val="0C005ABF"/>
    <w:rsid w:val="0C3D5CCA"/>
    <w:rsid w:val="0C686768"/>
    <w:rsid w:val="0C6D7281"/>
    <w:rsid w:val="0CC81EE2"/>
    <w:rsid w:val="0CE014C9"/>
    <w:rsid w:val="0CED163A"/>
    <w:rsid w:val="0DAC4DFC"/>
    <w:rsid w:val="0DF04F6A"/>
    <w:rsid w:val="0E1148CA"/>
    <w:rsid w:val="0E750A47"/>
    <w:rsid w:val="0E937FF7"/>
    <w:rsid w:val="0F103B23"/>
    <w:rsid w:val="0F22043C"/>
    <w:rsid w:val="101B23FC"/>
    <w:rsid w:val="104B514A"/>
    <w:rsid w:val="10BC0EFD"/>
    <w:rsid w:val="11397297"/>
    <w:rsid w:val="11B13797"/>
    <w:rsid w:val="11C52438"/>
    <w:rsid w:val="12413F80"/>
    <w:rsid w:val="126343B4"/>
    <w:rsid w:val="12711149"/>
    <w:rsid w:val="134273A6"/>
    <w:rsid w:val="13B341E1"/>
    <w:rsid w:val="13D609D3"/>
    <w:rsid w:val="14211491"/>
    <w:rsid w:val="1546297C"/>
    <w:rsid w:val="15651165"/>
    <w:rsid w:val="15C7386F"/>
    <w:rsid w:val="15ED3537"/>
    <w:rsid w:val="15FA1B1D"/>
    <w:rsid w:val="165F0016"/>
    <w:rsid w:val="16967936"/>
    <w:rsid w:val="16B447CE"/>
    <w:rsid w:val="16B7766D"/>
    <w:rsid w:val="1761B786"/>
    <w:rsid w:val="17A91B11"/>
    <w:rsid w:val="17DD0591"/>
    <w:rsid w:val="18303531"/>
    <w:rsid w:val="184F4570"/>
    <w:rsid w:val="1887756F"/>
    <w:rsid w:val="18A374D0"/>
    <w:rsid w:val="18FA44BA"/>
    <w:rsid w:val="198E6CD6"/>
    <w:rsid w:val="19AD57B1"/>
    <w:rsid w:val="1ACD7E07"/>
    <w:rsid w:val="1B486B8B"/>
    <w:rsid w:val="1B795D21"/>
    <w:rsid w:val="1B884F69"/>
    <w:rsid w:val="1BD702B9"/>
    <w:rsid w:val="1C022402"/>
    <w:rsid w:val="1CBB382E"/>
    <w:rsid w:val="1CF1208B"/>
    <w:rsid w:val="1D584F32"/>
    <w:rsid w:val="1E0A3A53"/>
    <w:rsid w:val="1EDD13EC"/>
    <w:rsid w:val="1FC017B2"/>
    <w:rsid w:val="1FC15723"/>
    <w:rsid w:val="1FFCC83F"/>
    <w:rsid w:val="20BC44EC"/>
    <w:rsid w:val="21672AEF"/>
    <w:rsid w:val="21C71F93"/>
    <w:rsid w:val="21CE6E10"/>
    <w:rsid w:val="229D2256"/>
    <w:rsid w:val="22D747B2"/>
    <w:rsid w:val="231C31EC"/>
    <w:rsid w:val="23807427"/>
    <w:rsid w:val="24020C24"/>
    <w:rsid w:val="24416FD5"/>
    <w:rsid w:val="24847EF8"/>
    <w:rsid w:val="25457864"/>
    <w:rsid w:val="254B7C4D"/>
    <w:rsid w:val="25A226B0"/>
    <w:rsid w:val="25E95911"/>
    <w:rsid w:val="26E32EDA"/>
    <w:rsid w:val="2759091B"/>
    <w:rsid w:val="27B457B1"/>
    <w:rsid w:val="27BD66B9"/>
    <w:rsid w:val="27C51507"/>
    <w:rsid w:val="27F60763"/>
    <w:rsid w:val="28283572"/>
    <w:rsid w:val="283A128D"/>
    <w:rsid w:val="284D067C"/>
    <w:rsid w:val="28C410C4"/>
    <w:rsid w:val="28F63CBF"/>
    <w:rsid w:val="29D62562"/>
    <w:rsid w:val="2A8668D4"/>
    <w:rsid w:val="2AEE177B"/>
    <w:rsid w:val="2B110A36"/>
    <w:rsid w:val="2B265158"/>
    <w:rsid w:val="2B4A6612"/>
    <w:rsid w:val="2B953017"/>
    <w:rsid w:val="2CB7374E"/>
    <w:rsid w:val="2CB846A3"/>
    <w:rsid w:val="2E81295C"/>
    <w:rsid w:val="2E9F6689"/>
    <w:rsid w:val="2EE338FA"/>
    <w:rsid w:val="2EF00A12"/>
    <w:rsid w:val="2F3B6F11"/>
    <w:rsid w:val="2FA5582D"/>
    <w:rsid w:val="2FC254E7"/>
    <w:rsid w:val="30200924"/>
    <w:rsid w:val="310600FC"/>
    <w:rsid w:val="315F0A35"/>
    <w:rsid w:val="31C12A2E"/>
    <w:rsid w:val="31FA3E8C"/>
    <w:rsid w:val="325E019F"/>
    <w:rsid w:val="32775F33"/>
    <w:rsid w:val="328535DA"/>
    <w:rsid w:val="33954F92"/>
    <w:rsid w:val="33CD7CCC"/>
    <w:rsid w:val="33D56C16"/>
    <w:rsid w:val="33FB26D9"/>
    <w:rsid w:val="340145E2"/>
    <w:rsid w:val="34A06762"/>
    <w:rsid w:val="34E126B9"/>
    <w:rsid w:val="34F71E98"/>
    <w:rsid w:val="3598597D"/>
    <w:rsid w:val="36144F46"/>
    <w:rsid w:val="36672E4C"/>
    <w:rsid w:val="36732D61"/>
    <w:rsid w:val="36BA0F57"/>
    <w:rsid w:val="36FE2179"/>
    <w:rsid w:val="37257915"/>
    <w:rsid w:val="37BDAE84"/>
    <w:rsid w:val="37BF4F82"/>
    <w:rsid w:val="37FD60EC"/>
    <w:rsid w:val="383E6B55"/>
    <w:rsid w:val="386A03F5"/>
    <w:rsid w:val="38B207F1"/>
    <w:rsid w:val="39006440"/>
    <w:rsid w:val="393709EC"/>
    <w:rsid w:val="39D6670D"/>
    <w:rsid w:val="39F21EE8"/>
    <w:rsid w:val="3A1B6D72"/>
    <w:rsid w:val="3A1B6DF6"/>
    <w:rsid w:val="3A7641F6"/>
    <w:rsid w:val="3A7A647F"/>
    <w:rsid w:val="3AB55CFA"/>
    <w:rsid w:val="3B271510"/>
    <w:rsid w:val="3B815693"/>
    <w:rsid w:val="3BB24130"/>
    <w:rsid w:val="3BBBD054"/>
    <w:rsid w:val="3BD840C0"/>
    <w:rsid w:val="3BFBEA69"/>
    <w:rsid w:val="3C7E31D8"/>
    <w:rsid w:val="3D114E3F"/>
    <w:rsid w:val="3D435559"/>
    <w:rsid w:val="3D4E4CA4"/>
    <w:rsid w:val="3D642E40"/>
    <w:rsid w:val="3D8164F1"/>
    <w:rsid w:val="3DD376D7"/>
    <w:rsid w:val="3DF143F1"/>
    <w:rsid w:val="3EFE5627"/>
    <w:rsid w:val="3FBC2BC9"/>
    <w:rsid w:val="3FEA3D79"/>
    <w:rsid w:val="406F5B46"/>
    <w:rsid w:val="4093764A"/>
    <w:rsid w:val="40965C4E"/>
    <w:rsid w:val="413B3F95"/>
    <w:rsid w:val="41554B3E"/>
    <w:rsid w:val="419633AA"/>
    <w:rsid w:val="41FF1754"/>
    <w:rsid w:val="42652EF0"/>
    <w:rsid w:val="42B76D04"/>
    <w:rsid w:val="42F8776E"/>
    <w:rsid w:val="439351BD"/>
    <w:rsid w:val="448C7B84"/>
    <w:rsid w:val="44E12177"/>
    <w:rsid w:val="452C3E8A"/>
    <w:rsid w:val="45455EC8"/>
    <w:rsid w:val="45610E61"/>
    <w:rsid w:val="45667F04"/>
    <w:rsid w:val="457C48C1"/>
    <w:rsid w:val="45D1241A"/>
    <w:rsid w:val="464C1D63"/>
    <w:rsid w:val="466C06BF"/>
    <w:rsid w:val="46783EAC"/>
    <w:rsid w:val="472C13D1"/>
    <w:rsid w:val="47382C65"/>
    <w:rsid w:val="47B6A613"/>
    <w:rsid w:val="47DB4228"/>
    <w:rsid w:val="48405988"/>
    <w:rsid w:val="48547F3A"/>
    <w:rsid w:val="485943C2"/>
    <w:rsid w:val="486B485B"/>
    <w:rsid w:val="487A3ABE"/>
    <w:rsid w:val="487D16AC"/>
    <w:rsid w:val="48B1280E"/>
    <w:rsid w:val="48C144A5"/>
    <w:rsid w:val="49003AC1"/>
    <w:rsid w:val="49742AC1"/>
    <w:rsid w:val="49765A93"/>
    <w:rsid w:val="4A000506"/>
    <w:rsid w:val="4AA2760B"/>
    <w:rsid w:val="4B2657DA"/>
    <w:rsid w:val="4B96366F"/>
    <w:rsid w:val="4BB84D48"/>
    <w:rsid w:val="4BD92087"/>
    <w:rsid w:val="4BFE4F19"/>
    <w:rsid w:val="4C0A34CE"/>
    <w:rsid w:val="4C677BAC"/>
    <w:rsid w:val="4C7401A4"/>
    <w:rsid w:val="4CD51C9D"/>
    <w:rsid w:val="4E1166B9"/>
    <w:rsid w:val="4E122B2D"/>
    <w:rsid w:val="4E144BA8"/>
    <w:rsid w:val="4E213EBD"/>
    <w:rsid w:val="4E4862FB"/>
    <w:rsid w:val="4E550E94"/>
    <w:rsid w:val="4F306B1D"/>
    <w:rsid w:val="4F737FE7"/>
    <w:rsid w:val="4F820602"/>
    <w:rsid w:val="4FA65163"/>
    <w:rsid w:val="500F7E65"/>
    <w:rsid w:val="503D478F"/>
    <w:rsid w:val="504870C6"/>
    <w:rsid w:val="5051749F"/>
    <w:rsid w:val="50D95330"/>
    <w:rsid w:val="50E434FA"/>
    <w:rsid w:val="50EC55C1"/>
    <w:rsid w:val="51ED2C7A"/>
    <w:rsid w:val="52000925"/>
    <w:rsid w:val="52507DA7"/>
    <w:rsid w:val="52514F1D"/>
    <w:rsid w:val="52537B5F"/>
    <w:rsid w:val="525F1CB4"/>
    <w:rsid w:val="52C9005E"/>
    <w:rsid w:val="53291F98"/>
    <w:rsid w:val="535769C9"/>
    <w:rsid w:val="535B2E50"/>
    <w:rsid w:val="536A63FE"/>
    <w:rsid w:val="53807E7A"/>
    <w:rsid w:val="53881C8B"/>
    <w:rsid w:val="548B2A89"/>
    <w:rsid w:val="54963482"/>
    <w:rsid w:val="557B6F8E"/>
    <w:rsid w:val="55F846C9"/>
    <w:rsid w:val="5634122E"/>
    <w:rsid w:val="569A10CA"/>
    <w:rsid w:val="5707627E"/>
    <w:rsid w:val="581F6921"/>
    <w:rsid w:val="583706E0"/>
    <w:rsid w:val="58F3622B"/>
    <w:rsid w:val="59933F56"/>
    <w:rsid w:val="59DA6BF7"/>
    <w:rsid w:val="5A363A8E"/>
    <w:rsid w:val="5AB3246B"/>
    <w:rsid w:val="5ABB5FAE"/>
    <w:rsid w:val="5AD63CB2"/>
    <w:rsid w:val="5B3B553A"/>
    <w:rsid w:val="5B97F8B8"/>
    <w:rsid w:val="5B9C85B3"/>
    <w:rsid w:val="5BA93D7E"/>
    <w:rsid w:val="5D94313C"/>
    <w:rsid w:val="5EFF5052"/>
    <w:rsid w:val="5F110489"/>
    <w:rsid w:val="5F5FF0F6"/>
    <w:rsid w:val="5F6A0B17"/>
    <w:rsid w:val="5F6C1307"/>
    <w:rsid w:val="5F9C6D68"/>
    <w:rsid w:val="60E53795"/>
    <w:rsid w:val="60FB4787"/>
    <w:rsid w:val="61465A39"/>
    <w:rsid w:val="61E347C8"/>
    <w:rsid w:val="61EE1E65"/>
    <w:rsid w:val="622110EA"/>
    <w:rsid w:val="62747816"/>
    <w:rsid w:val="62FE0804"/>
    <w:rsid w:val="63886FFF"/>
    <w:rsid w:val="640A312F"/>
    <w:rsid w:val="64DA5194"/>
    <w:rsid w:val="64DE1350"/>
    <w:rsid w:val="65220379"/>
    <w:rsid w:val="65281BA7"/>
    <w:rsid w:val="66BB7FF3"/>
    <w:rsid w:val="66F12200"/>
    <w:rsid w:val="66FC0F03"/>
    <w:rsid w:val="678A5A74"/>
    <w:rsid w:val="67FB8C4A"/>
    <w:rsid w:val="681803D6"/>
    <w:rsid w:val="68236767"/>
    <w:rsid w:val="68251E2D"/>
    <w:rsid w:val="68806B01"/>
    <w:rsid w:val="6A7E0B45"/>
    <w:rsid w:val="6ABF77C8"/>
    <w:rsid w:val="6BA663F1"/>
    <w:rsid w:val="6BF8388F"/>
    <w:rsid w:val="6C8E6327"/>
    <w:rsid w:val="6CCF2613"/>
    <w:rsid w:val="6D6914A1"/>
    <w:rsid w:val="6DB07703"/>
    <w:rsid w:val="6DEF21B1"/>
    <w:rsid w:val="6E370287"/>
    <w:rsid w:val="6E3D27EA"/>
    <w:rsid w:val="6EDA080D"/>
    <w:rsid w:val="6EFF123F"/>
    <w:rsid w:val="6F8040FB"/>
    <w:rsid w:val="6FAE7F4B"/>
    <w:rsid w:val="6FB17864"/>
    <w:rsid w:val="6FB3197B"/>
    <w:rsid w:val="6FE2091C"/>
    <w:rsid w:val="6FFD2E30"/>
    <w:rsid w:val="6FFF1CC5"/>
    <w:rsid w:val="70342CA5"/>
    <w:rsid w:val="71201629"/>
    <w:rsid w:val="714040DC"/>
    <w:rsid w:val="71FD7DE6"/>
    <w:rsid w:val="72956A4E"/>
    <w:rsid w:val="72CE18C8"/>
    <w:rsid w:val="737301A2"/>
    <w:rsid w:val="73DE3A6B"/>
    <w:rsid w:val="74810C34"/>
    <w:rsid w:val="74A65D93"/>
    <w:rsid w:val="74C723A3"/>
    <w:rsid w:val="75232ABD"/>
    <w:rsid w:val="759252EF"/>
    <w:rsid w:val="75AB1A02"/>
    <w:rsid w:val="75BE77C6"/>
    <w:rsid w:val="76377102"/>
    <w:rsid w:val="76EFB10E"/>
    <w:rsid w:val="76F42D38"/>
    <w:rsid w:val="76FBB768"/>
    <w:rsid w:val="774A7C5C"/>
    <w:rsid w:val="777C1998"/>
    <w:rsid w:val="77EF9881"/>
    <w:rsid w:val="77F160D3"/>
    <w:rsid w:val="77FB2DBC"/>
    <w:rsid w:val="784D2BA2"/>
    <w:rsid w:val="78CD25BE"/>
    <w:rsid w:val="7968023E"/>
    <w:rsid w:val="7998519C"/>
    <w:rsid w:val="79DF7454"/>
    <w:rsid w:val="79E9DB82"/>
    <w:rsid w:val="79F4AFB2"/>
    <w:rsid w:val="7A2037D1"/>
    <w:rsid w:val="7A2463F3"/>
    <w:rsid w:val="7A581D45"/>
    <w:rsid w:val="7ABB3FE8"/>
    <w:rsid w:val="7AEE4D70"/>
    <w:rsid w:val="7B3F35BA"/>
    <w:rsid w:val="7B417AC4"/>
    <w:rsid w:val="7B5022DD"/>
    <w:rsid w:val="7B7367F3"/>
    <w:rsid w:val="7B9052C5"/>
    <w:rsid w:val="7BDB8E17"/>
    <w:rsid w:val="7BF026E9"/>
    <w:rsid w:val="7BFCBFE5"/>
    <w:rsid w:val="7C314E4E"/>
    <w:rsid w:val="7C4824F4"/>
    <w:rsid w:val="7C777B41"/>
    <w:rsid w:val="7C896199"/>
    <w:rsid w:val="7CD5596C"/>
    <w:rsid w:val="7CFF9736"/>
    <w:rsid w:val="7D4E4321"/>
    <w:rsid w:val="7D7608A8"/>
    <w:rsid w:val="7D915F3A"/>
    <w:rsid w:val="7DB74AE4"/>
    <w:rsid w:val="7DBD5361"/>
    <w:rsid w:val="7DF32A4B"/>
    <w:rsid w:val="7DFD3B31"/>
    <w:rsid w:val="7E1E1177"/>
    <w:rsid w:val="7E694428"/>
    <w:rsid w:val="7E8F9F8D"/>
    <w:rsid w:val="7E926F37"/>
    <w:rsid w:val="7E9EA323"/>
    <w:rsid w:val="7F367B28"/>
    <w:rsid w:val="7F4729E0"/>
    <w:rsid w:val="7F705903"/>
    <w:rsid w:val="7F7704AE"/>
    <w:rsid w:val="7F9FB390"/>
    <w:rsid w:val="7FE1749B"/>
    <w:rsid w:val="7FF721BD"/>
    <w:rsid w:val="7FF7EFE7"/>
    <w:rsid w:val="7FFFFFC2"/>
    <w:rsid w:val="8BF693A7"/>
    <w:rsid w:val="9FDFB35B"/>
    <w:rsid w:val="9FFDA23F"/>
    <w:rsid w:val="A7FF2F78"/>
    <w:rsid w:val="AAEF8D0A"/>
    <w:rsid w:val="ACBD99DB"/>
    <w:rsid w:val="B2F704D5"/>
    <w:rsid w:val="B5A65B23"/>
    <w:rsid w:val="BAFF93B5"/>
    <w:rsid w:val="BB3DCF16"/>
    <w:rsid w:val="BBF7B39F"/>
    <w:rsid w:val="BDE78A89"/>
    <w:rsid w:val="BDEC3530"/>
    <w:rsid w:val="BDFF967F"/>
    <w:rsid w:val="BE6F6511"/>
    <w:rsid w:val="BF87A061"/>
    <w:rsid w:val="BF97F101"/>
    <w:rsid w:val="BFB7564B"/>
    <w:rsid w:val="BFF14F7A"/>
    <w:rsid w:val="C9EE461F"/>
    <w:rsid w:val="CAD6C6BC"/>
    <w:rsid w:val="CD9FAE3B"/>
    <w:rsid w:val="CFBB649C"/>
    <w:rsid w:val="CFE68C95"/>
    <w:rsid w:val="CFF73F13"/>
    <w:rsid w:val="CFFF5F5A"/>
    <w:rsid w:val="D5DF4FF2"/>
    <w:rsid w:val="D76A5D8F"/>
    <w:rsid w:val="DBFE57AD"/>
    <w:rsid w:val="DC7CE47A"/>
    <w:rsid w:val="DE73E775"/>
    <w:rsid w:val="DEFF2178"/>
    <w:rsid w:val="DF7BD723"/>
    <w:rsid w:val="DFEFA578"/>
    <w:rsid w:val="E3F47345"/>
    <w:rsid w:val="E66F5C86"/>
    <w:rsid w:val="E797DC5A"/>
    <w:rsid w:val="E7B71B89"/>
    <w:rsid w:val="E7F399F9"/>
    <w:rsid w:val="EC1ACE44"/>
    <w:rsid w:val="EC7D369F"/>
    <w:rsid w:val="EDFB2739"/>
    <w:rsid w:val="EEDB9B95"/>
    <w:rsid w:val="EFFB69E2"/>
    <w:rsid w:val="EFFF5DDE"/>
    <w:rsid w:val="F3DECE7B"/>
    <w:rsid w:val="F3FFD3E5"/>
    <w:rsid w:val="F3FFF4BA"/>
    <w:rsid w:val="F5D5F2F8"/>
    <w:rsid w:val="F737027D"/>
    <w:rsid w:val="F7BF12A5"/>
    <w:rsid w:val="F7FD80D5"/>
    <w:rsid w:val="F99BA370"/>
    <w:rsid w:val="F9F32221"/>
    <w:rsid w:val="FB2155BE"/>
    <w:rsid w:val="FB6996E0"/>
    <w:rsid w:val="FBDE8328"/>
    <w:rsid w:val="FBE3CDF7"/>
    <w:rsid w:val="FBEBA03D"/>
    <w:rsid w:val="FBEF723C"/>
    <w:rsid w:val="FD779FD4"/>
    <w:rsid w:val="FDBF5DB8"/>
    <w:rsid w:val="FDDB112B"/>
    <w:rsid w:val="FDEF2313"/>
    <w:rsid w:val="FDF79284"/>
    <w:rsid w:val="FE1A1D3A"/>
    <w:rsid w:val="FE2F50A4"/>
    <w:rsid w:val="FE6FCB8C"/>
    <w:rsid w:val="FE7D9455"/>
    <w:rsid w:val="FEEF9363"/>
    <w:rsid w:val="FEFA018B"/>
    <w:rsid w:val="FEFDC656"/>
    <w:rsid w:val="FEFF650C"/>
    <w:rsid w:val="FEFF72C7"/>
    <w:rsid w:val="FF7C04C4"/>
    <w:rsid w:val="FFB75A61"/>
    <w:rsid w:val="FFE80900"/>
    <w:rsid w:val="FFFBC6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11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  <w:szCs w:val="3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lin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居中"/>
    <w:basedOn w:val="1"/>
    <w:qFormat/>
    <w:uiPriority w:val="0"/>
    <w:pPr>
      <w:numPr>
        <w:ilvl w:val="0"/>
        <w:numId w:val="1"/>
      </w:numPr>
    </w:pPr>
  </w:style>
  <w:style w:type="paragraph" w:customStyle="1" w:styleId="16">
    <w:name w:val="正文首行缩进 21"/>
    <w:basedOn w:val="1"/>
    <w:qFormat/>
    <w:uiPriority w:val="99"/>
    <w:pPr>
      <w:ind w:left="420" w:leftChars="200" w:firstLine="420" w:firstLineChars="200"/>
    </w:pPr>
    <w:rPr>
      <w:rFonts w:ascii="Calibri" w:hAnsi="Calibri" w:eastAsia="宋体" w:cs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ser\C:\home\user\C:\Users\Administrator\AppData\Roaming\kingsoft\office6\templates\wps\zh_CN\&#65288;&#28493;&#20154;&#31038;&#21457;&#12289;&#28493;&#20154;&#31038;&#21150;&#21457;&#65289;&#28493;&#22346;&#24066;&#20154;&#21147;&#36164;&#28304;&#21644;&#31038;&#20250;&#20445;&#38556;&#23616;&#25991;&#20214;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（潍人社发、潍人社办发）潍坊市人力资源和社会保障局文件.dotm</Template>
  <Pages>13</Pages>
  <Words>6509</Words>
  <Characters>7778</Characters>
  <Lines>10</Lines>
  <Paragraphs>2</Paragraphs>
  <TotalTime>1</TotalTime>
  <ScaleCrop>false</ScaleCrop>
  <LinksUpToDate>false</LinksUpToDate>
  <CharactersWithSpaces>7779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2021-03-09T09:39:00Z</dcterms:created>
  <dc:creator>Administrator</dc:creator>
  <cp:lastModifiedBy>公文套红</cp:lastModifiedBy>
  <cp:lastPrinted>2024-05-04T19:43:00Z</cp:lastPrinted>
  <dcterms:modified xsi:type="dcterms:W3CDTF">2026-06-17T03:05:05Z</dcterms:modified>
  <dc:title>No:0000001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公文模板版本">
    <vt:lpwstr>20190329</vt:lpwstr>
  </property>
  <property fmtid="{D5CDD505-2E9C-101B-9397-08002B2CF9AE}" pid="4" name="KSOTemplateDocerSaveRecord">
    <vt:lpwstr>eyJoZGlkIjoiMzRjYzZmNDg5NDZkZWRiOTRiMDYxMTlmMDc3NDAwYjAiLCJ1c2VySWQiOiIxNzc5ODY2NTcxIn0=</vt:lpwstr>
  </property>
  <property fmtid="{D5CDD505-2E9C-101B-9397-08002B2CF9AE}" pid="5" name="ICV">
    <vt:lpwstr>F2F51ABF2B3541F98A2AF2D29C408234_12</vt:lpwstr>
  </property>
</Properties>
</file>